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C6001">
        <w:rPr>
          <w:rFonts w:ascii="Arial" w:hAnsi="Arial" w:cs="Arial"/>
          <w:b/>
          <w:caps/>
          <w:sz w:val="28"/>
          <w:szCs w:val="28"/>
        </w:rPr>
        <w:t>108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105EE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B7AF7" w:rsidP="001321A1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</w:t>
            </w:r>
            <w:r w:rsidR="00AA6957">
              <w:rPr>
                <w:rFonts w:ascii="Arial" w:hAnsi="Arial" w:cs="Arial"/>
                <w:sz w:val="20"/>
                <w:szCs w:val="20"/>
              </w:rPr>
              <w:t xml:space="preserve"> o transcurso do Dia das Mães</w:t>
            </w:r>
            <w:r w:rsidR="000B79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="00216A80">
        <w:rPr>
          <w:rFonts w:ascii="Arial" w:hAnsi="Arial" w:cs="Arial"/>
        </w:rPr>
        <w:t xml:space="preserve"> </w:t>
      </w:r>
      <w:r w:rsidR="00216A80" w:rsidRPr="00216A80">
        <w:rPr>
          <w:rFonts w:ascii="Arial" w:hAnsi="Arial" w:cs="Arial"/>
        </w:rPr>
        <w:t xml:space="preserve">ao Excelentíssimo Senhor </w:t>
      </w:r>
      <w:smartTag w:uri="schemas-houaiss/mini" w:element="verbetes">
        <w:r w:rsidR="00216A80" w:rsidRPr="00216A80">
          <w:rPr>
            <w:rFonts w:ascii="Arial" w:hAnsi="Arial" w:cs="Arial"/>
          </w:rPr>
          <w:t>Presidente</w:t>
        </w:r>
      </w:smartTag>
      <w:r w:rsidR="00216A80" w:rsidRPr="00216A80">
        <w:rPr>
          <w:rFonts w:ascii="Arial" w:hAnsi="Arial" w:cs="Arial"/>
        </w:rPr>
        <w:t xml:space="preserve"> desta </w:t>
      </w:r>
      <w:smartTag w:uri="schemas-houaiss/mini" w:element="verbetes">
        <w:r w:rsidR="00216A80" w:rsidRPr="00216A80">
          <w:rPr>
            <w:rFonts w:ascii="Arial" w:hAnsi="Arial" w:cs="Arial"/>
          </w:rPr>
          <w:t>Casa</w:t>
        </w:r>
      </w:smartTag>
      <w:r w:rsidR="00216A80" w:rsidRPr="00216A80">
        <w:rPr>
          <w:rFonts w:ascii="Arial" w:hAnsi="Arial" w:cs="Arial"/>
        </w:rPr>
        <w:t xml:space="preserve">, cumpridas as </w:t>
      </w:r>
      <w:smartTag w:uri="schemas-houaiss/mini" w:element="verbetes">
        <w:r w:rsidR="00216A80" w:rsidRPr="00216A80">
          <w:rPr>
            <w:rFonts w:ascii="Arial" w:hAnsi="Arial" w:cs="Arial"/>
          </w:rPr>
          <w:t>formalidades</w:t>
        </w:r>
      </w:smartTag>
      <w:r w:rsidR="00216A80" w:rsidRPr="00216A80">
        <w:rPr>
          <w:rFonts w:ascii="Arial" w:hAnsi="Arial" w:cs="Arial"/>
        </w:rPr>
        <w:t xml:space="preserve"> </w:t>
      </w:r>
      <w:smartTag w:uri="schemas-houaiss/mini" w:element="verbetes">
        <w:r w:rsidR="00216A80" w:rsidRPr="00216A80">
          <w:rPr>
            <w:rFonts w:ascii="Arial" w:hAnsi="Arial" w:cs="Arial"/>
          </w:rPr>
          <w:t>regimentais</w:t>
        </w:r>
      </w:smartTag>
      <w:r w:rsidR="00216A80" w:rsidRPr="00216A80">
        <w:rPr>
          <w:rFonts w:ascii="Arial" w:hAnsi="Arial" w:cs="Arial"/>
        </w:rPr>
        <w:t xml:space="preserve">, seja constado na </w:t>
      </w:r>
      <w:smartTag w:uri="schemas-houaiss/mini" w:element="verbetes">
        <w:r w:rsidR="00216A80" w:rsidRPr="00216A80">
          <w:rPr>
            <w:rFonts w:ascii="Arial" w:hAnsi="Arial" w:cs="Arial"/>
          </w:rPr>
          <w:t>Ata</w:t>
        </w:r>
      </w:smartTag>
      <w:r w:rsidR="00216A80" w:rsidRPr="00216A80">
        <w:rPr>
          <w:rFonts w:ascii="Arial" w:hAnsi="Arial" w:cs="Arial"/>
        </w:rPr>
        <w:t xml:space="preserve"> dos </w:t>
      </w:r>
      <w:smartTag w:uri="schemas-houaiss/mini" w:element="verbetes">
        <w:r w:rsidR="00216A80" w:rsidRPr="00216A80">
          <w:rPr>
            <w:rFonts w:ascii="Arial" w:hAnsi="Arial" w:cs="Arial"/>
          </w:rPr>
          <w:t>trabalhos</w:t>
        </w:r>
      </w:smartTag>
      <w:r w:rsidR="00216A80" w:rsidRPr="00216A80">
        <w:rPr>
          <w:rFonts w:ascii="Arial" w:hAnsi="Arial" w:cs="Arial"/>
        </w:rPr>
        <w:t xml:space="preserve"> desta </w:t>
      </w:r>
      <w:smartTag w:uri="schemas-houaiss/mini" w:element="verbetes">
        <w:r w:rsidR="00216A80" w:rsidRPr="00216A80">
          <w:rPr>
            <w:rFonts w:ascii="Arial" w:hAnsi="Arial" w:cs="Arial"/>
          </w:rPr>
          <w:t>Sessão</w:t>
        </w:r>
      </w:smartTag>
      <w:r w:rsidR="00216A80" w:rsidRPr="00216A80">
        <w:rPr>
          <w:rFonts w:ascii="Arial" w:hAnsi="Arial" w:cs="Arial"/>
        </w:rPr>
        <w:t xml:space="preserve"> o registro</w:t>
      </w:r>
      <w:r w:rsidR="00216A80">
        <w:rPr>
          <w:rFonts w:ascii="Arial" w:hAnsi="Arial" w:cs="Arial"/>
        </w:rPr>
        <w:t xml:space="preserve"> d</w:t>
      </w:r>
      <w:r w:rsidR="009D1FAE">
        <w:rPr>
          <w:rFonts w:ascii="Arial" w:hAnsi="Arial" w:cs="Arial"/>
        </w:rPr>
        <w:t xml:space="preserve">o transcurso do </w:t>
      </w:r>
      <w:r w:rsidR="009A52DB" w:rsidRPr="009A52DB">
        <w:rPr>
          <w:rFonts w:ascii="Arial" w:hAnsi="Arial" w:cs="Arial"/>
        </w:rPr>
        <w:t>Dia das Mães</w:t>
      </w:r>
      <w:r w:rsidR="00BC6353">
        <w:rPr>
          <w:rFonts w:ascii="Arial" w:hAnsi="Arial" w:cs="Arial"/>
        </w:rPr>
        <w:t>.</w:t>
      </w:r>
    </w:p>
    <w:p w:rsidR="00506D54" w:rsidRDefault="00662C0D" w:rsidP="00D66F5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62C0D">
        <w:rPr>
          <w:rFonts w:ascii="Arial" w:hAnsi="Arial" w:cs="Arial"/>
        </w:rPr>
        <w:t xml:space="preserve">Diante da grande importância dessa data, </w:t>
      </w:r>
      <w:r w:rsidR="006B1EF4">
        <w:rPr>
          <w:rFonts w:ascii="Arial" w:hAnsi="Arial" w:cs="Arial"/>
        </w:rPr>
        <w:t xml:space="preserve">celebramos e agradecemos a todas as mães pela dedicação, amor e carinho que </w:t>
      </w:r>
      <w:r w:rsidR="0038232A">
        <w:rPr>
          <w:rFonts w:ascii="Arial" w:hAnsi="Arial" w:cs="Arial"/>
        </w:rPr>
        <w:t>ofertam</w:t>
      </w:r>
      <w:bookmarkStart w:id="0" w:name="_GoBack"/>
      <w:bookmarkEnd w:id="0"/>
      <w:r w:rsidR="006B1EF4">
        <w:rPr>
          <w:rFonts w:ascii="Arial" w:hAnsi="Arial" w:cs="Arial"/>
        </w:rPr>
        <w:t xml:space="preserve"> aos seus filhos diariamente</w:t>
      </w:r>
      <w:r w:rsidR="00506D54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A75220" w:rsidRDefault="00A7522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C7ED8">
        <w:rPr>
          <w:rFonts w:ascii="Arial" w:hAnsi="Arial" w:cs="Arial"/>
        </w:rPr>
        <w:t>1</w:t>
      </w:r>
      <w:r w:rsidR="009A52DB">
        <w:rPr>
          <w:rFonts w:ascii="Arial" w:hAnsi="Arial" w:cs="Arial"/>
        </w:rPr>
        <w:t>2</w:t>
      </w:r>
      <w:r w:rsidR="00E85367">
        <w:rPr>
          <w:rFonts w:ascii="Arial" w:hAnsi="Arial" w:cs="Arial"/>
        </w:rPr>
        <w:t xml:space="preserve"> de </w:t>
      </w:r>
      <w:r w:rsidR="009A52DB">
        <w:rPr>
          <w:rFonts w:ascii="Arial" w:hAnsi="Arial" w:cs="Arial"/>
        </w:rPr>
        <w:t>maio</w:t>
      </w:r>
      <w:r w:rsidR="002105EE">
        <w:rPr>
          <w:rFonts w:ascii="Arial" w:hAnsi="Arial" w:cs="Arial"/>
        </w:rPr>
        <w:t xml:space="preserve"> 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B1AF8" w:rsidRPr="00FB1AF8" w:rsidRDefault="00FB1AF8" w:rsidP="00FB1AF8">
      <w:pPr>
        <w:jc w:val="center"/>
        <w:rPr>
          <w:rFonts w:ascii="Arial" w:eastAsia="Calibri" w:hAnsi="Arial" w:cs="Arial"/>
          <w:b/>
          <w:lang w:eastAsia="en-US"/>
        </w:rPr>
      </w:pPr>
      <w:r w:rsidRPr="00FB1AF8">
        <w:rPr>
          <w:rFonts w:ascii="Arial" w:eastAsia="Calibri" w:hAnsi="Arial" w:cs="Arial"/>
          <w:b/>
          <w:lang w:eastAsia="en-US"/>
        </w:rPr>
        <w:t>RONINHA</w:t>
      </w:r>
    </w:p>
    <w:p w:rsidR="00D63C26" w:rsidRPr="00FB1AF8" w:rsidRDefault="00FB1AF8" w:rsidP="00FB1AF8">
      <w:pPr>
        <w:jc w:val="center"/>
        <w:rPr>
          <w:rFonts w:ascii="Arial" w:eastAsia="Calibri" w:hAnsi="Arial" w:cs="Arial"/>
          <w:lang w:eastAsia="en-US"/>
        </w:rPr>
      </w:pPr>
      <w:r w:rsidRPr="00FB1AF8">
        <w:rPr>
          <w:rFonts w:ascii="Arial" w:eastAsia="Calibri" w:hAnsi="Arial" w:cs="Arial"/>
          <w:lang w:eastAsia="en-US"/>
        </w:rPr>
        <w:t>Vereador - PODEMOS</w:t>
      </w:r>
    </w:p>
    <w:sectPr w:rsidR="00D63C26" w:rsidRPr="00FB1AF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B11" w:rsidRDefault="00C47B11">
      <w:r>
        <w:separator/>
      </w:r>
    </w:p>
  </w:endnote>
  <w:endnote w:type="continuationSeparator" w:id="0">
    <w:p w:rsidR="00C47B11" w:rsidRDefault="00C4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B11" w:rsidRDefault="00C47B11">
      <w:r>
        <w:separator/>
      </w:r>
    </w:p>
  </w:footnote>
  <w:footnote w:type="continuationSeparator" w:id="0">
    <w:p w:rsidR="00C47B11" w:rsidRDefault="00C47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06D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8463C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276"/>
    <w:rsid w:val="000157A9"/>
    <w:rsid w:val="00017453"/>
    <w:rsid w:val="00020CAF"/>
    <w:rsid w:val="00024FD3"/>
    <w:rsid w:val="00056288"/>
    <w:rsid w:val="0006182D"/>
    <w:rsid w:val="0006399C"/>
    <w:rsid w:val="00065694"/>
    <w:rsid w:val="000665A5"/>
    <w:rsid w:val="00071A38"/>
    <w:rsid w:val="00081C6A"/>
    <w:rsid w:val="00086F85"/>
    <w:rsid w:val="00090D24"/>
    <w:rsid w:val="00094490"/>
    <w:rsid w:val="000958D5"/>
    <w:rsid w:val="00097CAE"/>
    <w:rsid w:val="000B3D08"/>
    <w:rsid w:val="000B670C"/>
    <w:rsid w:val="000B792B"/>
    <w:rsid w:val="000C468F"/>
    <w:rsid w:val="000C7C14"/>
    <w:rsid w:val="000C7CFC"/>
    <w:rsid w:val="000D17F0"/>
    <w:rsid w:val="000D30AE"/>
    <w:rsid w:val="000E762F"/>
    <w:rsid w:val="000F6251"/>
    <w:rsid w:val="00106E6E"/>
    <w:rsid w:val="00106F15"/>
    <w:rsid w:val="00116081"/>
    <w:rsid w:val="001204C5"/>
    <w:rsid w:val="00122470"/>
    <w:rsid w:val="001321A1"/>
    <w:rsid w:val="001378BE"/>
    <w:rsid w:val="00144FFF"/>
    <w:rsid w:val="0014591F"/>
    <w:rsid w:val="00150EE2"/>
    <w:rsid w:val="00152AEB"/>
    <w:rsid w:val="00172E81"/>
    <w:rsid w:val="00172ED4"/>
    <w:rsid w:val="0017488D"/>
    <w:rsid w:val="00181CD2"/>
    <w:rsid w:val="001820D4"/>
    <w:rsid w:val="00190491"/>
    <w:rsid w:val="0019257D"/>
    <w:rsid w:val="001A09F2"/>
    <w:rsid w:val="001A119E"/>
    <w:rsid w:val="001A122A"/>
    <w:rsid w:val="001B0773"/>
    <w:rsid w:val="001C1CDA"/>
    <w:rsid w:val="001D2934"/>
    <w:rsid w:val="001E22D5"/>
    <w:rsid w:val="001E4DBB"/>
    <w:rsid w:val="001F13C3"/>
    <w:rsid w:val="001F64F3"/>
    <w:rsid w:val="00204ED7"/>
    <w:rsid w:val="002105EE"/>
    <w:rsid w:val="00216A80"/>
    <w:rsid w:val="002213FA"/>
    <w:rsid w:val="00227012"/>
    <w:rsid w:val="00227A9B"/>
    <w:rsid w:val="00230859"/>
    <w:rsid w:val="00244FBB"/>
    <w:rsid w:val="00253C82"/>
    <w:rsid w:val="00266838"/>
    <w:rsid w:val="002825BA"/>
    <w:rsid w:val="0028463C"/>
    <w:rsid w:val="002A2060"/>
    <w:rsid w:val="002A6372"/>
    <w:rsid w:val="002A7434"/>
    <w:rsid w:val="002C4B2B"/>
    <w:rsid w:val="002C5C70"/>
    <w:rsid w:val="002D0A72"/>
    <w:rsid w:val="002D3D9E"/>
    <w:rsid w:val="002F02DB"/>
    <w:rsid w:val="002F5362"/>
    <w:rsid w:val="002F5B26"/>
    <w:rsid w:val="0030168E"/>
    <w:rsid w:val="003017F6"/>
    <w:rsid w:val="00303309"/>
    <w:rsid w:val="0031584B"/>
    <w:rsid w:val="00317C1A"/>
    <w:rsid w:val="00323F0F"/>
    <w:rsid w:val="00347D5E"/>
    <w:rsid w:val="00380160"/>
    <w:rsid w:val="00381797"/>
    <w:rsid w:val="0038232A"/>
    <w:rsid w:val="003848C4"/>
    <w:rsid w:val="003865E7"/>
    <w:rsid w:val="003937E2"/>
    <w:rsid w:val="00394BE8"/>
    <w:rsid w:val="00397FF3"/>
    <w:rsid w:val="003A5F71"/>
    <w:rsid w:val="003A6129"/>
    <w:rsid w:val="003A77BE"/>
    <w:rsid w:val="003C7AE8"/>
    <w:rsid w:val="003E0947"/>
    <w:rsid w:val="003E188F"/>
    <w:rsid w:val="003F67F9"/>
    <w:rsid w:val="003F7497"/>
    <w:rsid w:val="003F7F9C"/>
    <w:rsid w:val="00412795"/>
    <w:rsid w:val="00415D49"/>
    <w:rsid w:val="004655DF"/>
    <w:rsid w:val="004656E3"/>
    <w:rsid w:val="00486722"/>
    <w:rsid w:val="00486F2F"/>
    <w:rsid w:val="00487D64"/>
    <w:rsid w:val="00493115"/>
    <w:rsid w:val="004A7FE1"/>
    <w:rsid w:val="004B53F2"/>
    <w:rsid w:val="004B7C7E"/>
    <w:rsid w:val="004C1DCC"/>
    <w:rsid w:val="004C2C30"/>
    <w:rsid w:val="004C6C78"/>
    <w:rsid w:val="004C6DE3"/>
    <w:rsid w:val="004E06ED"/>
    <w:rsid w:val="004E46DA"/>
    <w:rsid w:val="004F2E36"/>
    <w:rsid w:val="004F39E9"/>
    <w:rsid w:val="004F690D"/>
    <w:rsid w:val="004F6A11"/>
    <w:rsid w:val="00505357"/>
    <w:rsid w:val="005056D5"/>
    <w:rsid w:val="00505FD8"/>
    <w:rsid w:val="00506D54"/>
    <w:rsid w:val="0051160F"/>
    <w:rsid w:val="0051361C"/>
    <w:rsid w:val="00524669"/>
    <w:rsid w:val="00533862"/>
    <w:rsid w:val="00536AA5"/>
    <w:rsid w:val="00537D3E"/>
    <w:rsid w:val="005612EC"/>
    <w:rsid w:val="00564368"/>
    <w:rsid w:val="005763BE"/>
    <w:rsid w:val="0058109A"/>
    <w:rsid w:val="005868AE"/>
    <w:rsid w:val="005A01D0"/>
    <w:rsid w:val="005A03FA"/>
    <w:rsid w:val="005B3D21"/>
    <w:rsid w:val="005B7AF7"/>
    <w:rsid w:val="005C3938"/>
    <w:rsid w:val="005D6108"/>
    <w:rsid w:val="005D702D"/>
    <w:rsid w:val="005E138D"/>
    <w:rsid w:val="005E55F7"/>
    <w:rsid w:val="00606D37"/>
    <w:rsid w:val="00624472"/>
    <w:rsid w:val="006426AE"/>
    <w:rsid w:val="00654134"/>
    <w:rsid w:val="00660E56"/>
    <w:rsid w:val="00662C0D"/>
    <w:rsid w:val="00674F7D"/>
    <w:rsid w:val="00681021"/>
    <w:rsid w:val="0068223D"/>
    <w:rsid w:val="00682E6E"/>
    <w:rsid w:val="006840BF"/>
    <w:rsid w:val="00691CF5"/>
    <w:rsid w:val="0069312F"/>
    <w:rsid w:val="006A370D"/>
    <w:rsid w:val="006A3EED"/>
    <w:rsid w:val="006B0B8E"/>
    <w:rsid w:val="006B1EF4"/>
    <w:rsid w:val="006C59BC"/>
    <w:rsid w:val="006D6F7D"/>
    <w:rsid w:val="006E7E66"/>
    <w:rsid w:val="006F4E64"/>
    <w:rsid w:val="006F7A39"/>
    <w:rsid w:val="006F7B0A"/>
    <w:rsid w:val="00715F74"/>
    <w:rsid w:val="00725E66"/>
    <w:rsid w:val="00727CDB"/>
    <w:rsid w:val="0073407F"/>
    <w:rsid w:val="007474B4"/>
    <w:rsid w:val="0075232F"/>
    <w:rsid w:val="007537B0"/>
    <w:rsid w:val="00760557"/>
    <w:rsid w:val="00760758"/>
    <w:rsid w:val="00767CDC"/>
    <w:rsid w:val="00775A1B"/>
    <w:rsid w:val="00781953"/>
    <w:rsid w:val="007838DC"/>
    <w:rsid w:val="00790911"/>
    <w:rsid w:val="00794A26"/>
    <w:rsid w:val="007D39FD"/>
    <w:rsid w:val="007E3F69"/>
    <w:rsid w:val="007F479F"/>
    <w:rsid w:val="007F75CA"/>
    <w:rsid w:val="0080197E"/>
    <w:rsid w:val="00820C13"/>
    <w:rsid w:val="00833E7C"/>
    <w:rsid w:val="00835466"/>
    <w:rsid w:val="008427C7"/>
    <w:rsid w:val="008474F2"/>
    <w:rsid w:val="0085067F"/>
    <w:rsid w:val="0086083E"/>
    <w:rsid w:val="00870972"/>
    <w:rsid w:val="00877583"/>
    <w:rsid w:val="00877E50"/>
    <w:rsid w:val="008909A4"/>
    <w:rsid w:val="00894F6A"/>
    <w:rsid w:val="008A0EB2"/>
    <w:rsid w:val="008B3D1D"/>
    <w:rsid w:val="008C33AB"/>
    <w:rsid w:val="008C3BAB"/>
    <w:rsid w:val="008C7ED8"/>
    <w:rsid w:val="008D56B1"/>
    <w:rsid w:val="008E1522"/>
    <w:rsid w:val="00903E62"/>
    <w:rsid w:val="00913B5D"/>
    <w:rsid w:val="00922964"/>
    <w:rsid w:val="009252D5"/>
    <w:rsid w:val="009310A9"/>
    <w:rsid w:val="0093602E"/>
    <w:rsid w:val="00954DE7"/>
    <w:rsid w:val="009634EC"/>
    <w:rsid w:val="00966F4F"/>
    <w:rsid w:val="009768E6"/>
    <w:rsid w:val="00983485"/>
    <w:rsid w:val="009A00B3"/>
    <w:rsid w:val="009A2ABD"/>
    <w:rsid w:val="009A52DB"/>
    <w:rsid w:val="009B207E"/>
    <w:rsid w:val="009B32F8"/>
    <w:rsid w:val="009D0F6E"/>
    <w:rsid w:val="009D1FAE"/>
    <w:rsid w:val="009D50D4"/>
    <w:rsid w:val="009D512F"/>
    <w:rsid w:val="009E1F05"/>
    <w:rsid w:val="009E3815"/>
    <w:rsid w:val="009E6B3F"/>
    <w:rsid w:val="00A06194"/>
    <w:rsid w:val="00A16DC7"/>
    <w:rsid w:val="00A21A8C"/>
    <w:rsid w:val="00A320ED"/>
    <w:rsid w:val="00A349F1"/>
    <w:rsid w:val="00A40433"/>
    <w:rsid w:val="00A46B01"/>
    <w:rsid w:val="00A713C1"/>
    <w:rsid w:val="00A745A9"/>
    <w:rsid w:val="00A75220"/>
    <w:rsid w:val="00A75D58"/>
    <w:rsid w:val="00A91D4F"/>
    <w:rsid w:val="00A92CB9"/>
    <w:rsid w:val="00AA6957"/>
    <w:rsid w:val="00AB0CBB"/>
    <w:rsid w:val="00AB54BE"/>
    <w:rsid w:val="00AC04C0"/>
    <w:rsid w:val="00AC24F9"/>
    <w:rsid w:val="00AC6001"/>
    <w:rsid w:val="00AC712C"/>
    <w:rsid w:val="00AD0B4A"/>
    <w:rsid w:val="00AD5CB0"/>
    <w:rsid w:val="00AD6B47"/>
    <w:rsid w:val="00AD7B11"/>
    <w:rsid w:val="00B07BD4"/>
    <w:rsid w:val="00B10E9F"/>
    <w:rsid w:val="00B14D85"/>
    <w:rsid w:val="00B251B3"/>
    <w:rsid w:val="00B50482"/>
    <w:rsid w:val="00B53B24"/>
    <w:rsid w:val="00B57E0F"/>
    <w:rsid w:val="00B64180"/>
    <w:rsid w:val="00B66115"/>
    <w:rsid w:val="00B75CEF"/>
    <w:rsid w:val="00B83F8B"/>
    <w:rsid w:val="00B9196D"/>
    <w:rsid w:val="00B92430"/>
    <w:rsid w:val="00B952EE"/>
    <w:rsid w:val="00BA1565"/>
    <w:rsid w:val="00BA6306"/>
    <w:rsid w:val="00BA7CCC"/>
    <w:rsid w:val="00BB33F9"/>
    <w:rsid w:val="00BB3F3E"/>
    <w:rsid w:val="00BB678A"/>
    <w:rsid w:val="00BB7234"/>
    <w:rsid w:val="00BC10F5"/>
    <w:rsid w:val="00BC44DF"/>
    <w:rsid w:val="00BC6353"/>
    <w:rsid w:val="00BD1F36"/>
    <w:rsid w:val="00BD3C47"/>
    <w:rsid w:val="00BE1B39"/>
    <w:rsid w:val="00BF1D2C"/>
    <w:rsid w:val="00BF3B1F"/>
    <w:rsid w:val="00BF791A"/>
    <w:rsid w:val="00C06926"/>
    <w:rsid w:val="00C06BEA"/>
    <w:rsid w:val="00C12B7B"/>
    <w:rsid w:val="00C141B1"/>
    <w:rsid w:val="00C23B44"/>
    <w:rsid w:val="00C36E68"/>
    <w:rsid w:val="00C41359"/>
    <w:rsid w:val="00C42806"/>
    <w:rsid w:val="00C42A6F"/>
    <w:rsid w:val="00C44D39"/>
    <w:rsid w:val="00C45509"/>
    <w:rsid w:val="00C47B11"/>
    <w:rsid w:val="00C5392E"/>
    <w:rsid w:val="00C56F0B"/>
    <w:rsid w:val="00C57A99"/>
    <w:rsid w:val="00C61805"/>
    <w:rsid w:val="00C71D34"/>
    <w:rsid w:val="00C76263"/>
    <w:rsid w:val="00CA0F4F"/>
    <w:rsid w:val="00CA759E"/>
    <w:rsid w:val="00CB2BAB"/>
    <w:rsid w:val="00CC1BEF"/>
    <w:rsid w:val="00CD3E6E"/>
    <w:rsid w:val="00CE480A"/>
    <w:rsid w:val="00CF31DE"/>
    <w:rsid w:val="00CF7376"/>
    <w:rsid w:val="00D148A1"/>
    <w:rsid w:val="00D14EB1"/>
    <w:rsid w:val="00D16CA1"/>
    <w:rsid w:val="00D2072E"/>
    <w:rsid w:val="00D233C7"/>
    <w:rsid w:val="00D33D87"/>
    <w:rsid w:val="00D35DB8"/>
    <w:rsid w:val="00D42AA0"/>
    <w:rsid w:val="00D45D84"/>
    <w:rsid w:val="00D460C5"/>
    <w:rsid w:val="00D473D0"/>
    <w:rsid w:val="00D507D5"/>
    <w:rsid w:val="00D5129B"/>
    <w:rsid w:val="00D5430F"/>
    <w:rsid w:val="00D564F1"/>
    <w:rsid w:val="00D63C26"/>
    <w:rsid w:val="00D64FBD"/>
    <w:rsid w:val="00D667C9"/>
    <w:rsid w:val="00D66F53"/>
    <w:rsid w:val="00D70009"/>
    <w:rsid w:val="00D8365B"/>
    <w:rsid w:val="00D92F5C"/>
    <w:rsid w:val="00D94B39"/>
    <w:rsid w:val="00D9542E"/>
    <w:rsid w:val="00DA3C86"/>
    <w:rsid w:val="00DB23BA"/>
    <w:rsid w:val="00DB23E5"/>
    <w:rsid w:val="00DB48F6"/>
    <w:rsid w:val="00DC0D4D"/>
    <w:rsid w:val="00DE50DD"/>
    <w:rsid w:val="00E0249F"/>
    <w:rsid w:val="00E0424E"/>
    <w:rsid w:val="00E0614C"/>
    <w:rsid w:val="00E07978"/>
    <w:rsid w:val="00E11F92"/>
    <w:rsid w:val="00E14F37"/>
    <w:rsid w:val="00E23188"/>
    <w:rsid w:val="00E27B3F"/>
    <w:rsid w:val="00E3022D"/>
    <w:rsid w:val="00E449E4"/>
    <w:rsid w:val="00E46B01"/>
    <w:rsid w:val="00E5733E"/>
    <w:rsid w:val="00E66CFD"/>
    <w:rsid w:val="00E67224"/>
    <w:rsid w:val="00E721EC"/>
    <w:rsid w:val="00E85367"/>
    <w:rsid w:val="00E86601"/>
    <w:rsid w:val="00E86C30"/>
    <w:rsid w:val="00E90791"/>
    <w:rsid w:val="00E90C30"/>
    <w:rsid w:val="00E92999"/>
    <w:rsid w:val="00EA0EA5"/>
    <w:rsid w:val="00EB04D6"/>
    <w:rsid w:val="00EB78D2"/>
    <w:rsid w:val="00ED1A6D"/>
    <w:rsid w:val="00ED2065"/>
    <w:rsid w:val="00EF0C01"/>
    <w:rsid w:val="00F02D3D"/>
    <w:rsid w:val="00F217B1"/>
    <w:rsid w:val="00F2504D"/>
    <w:rsid w:val="00F27895"/>
    <w:rsid w:val="00F3781D"/>
    <w:rsid w:val="00F420E5"/>
    <w:rsid w:val="00F5150F"/>
    <w:rsid w:val="00F65C85"/>
    <w:rsid w:val="00F73DA3"/>
    <w:rsid w:val="00F755FD"/>
    <w:rsid w:val="00F7560C"/>
    <w:rsid w:val="00F86C31"/>
    <w:rsid w:val="00FA3CFC"/>
    <w:rsid w:val="00FA7A28"/>
    <w:rsid w:val="00FB00FA"/>
    <w:rsid w:val="00FB1AF8"/>
    <w:rsid w:val="00FC1C13"/>
    <w:rsid w:val="00FC7B8C"/>
    <w:rsid w:val="00FD4F61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CD25-BF88-460E-B4FB-58E6D80C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</TotalTime>
  <Pages>1</Pages>
  <Words>96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30</cp:revision>
  <cp:lastPrinted>2020-11-10T11:41:00Z</cp:lastPrinted>
  <dcterms:created xsi:type="dcterms:W3CDTF">2021-05-11T11:02:00Z</dcterms:created>
  <dcterms:modified xsi:type="dcterms:W3CDTF">2021-05-11T13:57:00Z</dcterms:modified>
</cp:coreProperties>
</file>